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2F25424A" w14:textId="77777777" w:rsidR="004302AA" w:rsidRDefault="00752890" w:rsidP="004302A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167791832"/>
      <w:r w:rsidRPr="00752890">
        <w:rPr>
          <w:rFonts w:ascii="Arial" w:eastAsia="Calibri" w:hAnsi="Arial" w:cs="Arial"/>
          <w:b/>
          <w:bCs/>
          <w:sz w:val="24"/>
          <w:szCs w:val="24"/>
        </w:rPr>
        <w:t xml:space="preserve">otkup </w:t>
      </w:r>
      <w:bookmarkEnd w:id="0"/>
      <w:r w:rsidR="004302AA">
        <w:rPr>
          <w:rFonts w:ascii="Arial" w:hAnsi="Arial" w:cs="Arial"/>
          <w:b/>
          <w:bCs/>
          <w:sz w:val="24"/>
          <w:szCs w:val="24"/>
        </w:rPr>
        <w:t>rashodovanih plastičnih posuda i spremnika KB 20 01 39</w:t>
      </w:r>
    </w:p>
    <w:p w14:paraId="6327F8CE" w14:textId="77777777" w:rsidR="004302AA" w:rsidRPr="003D0E01" w:rsidRDefault="004302AA" w:rsidP="004302AA">
      <w:pPr>
        <w:spacing w:after="0"/>
        <w:jc w:val="center"/>
        <w:rPr>
          <w:rFonts w:ascii="Arial" w:hAnsi="Arial" w:cs="Arial"/>
          <w:b/>
          <w:iCs/>
          <w:sz w:val="28"/>
          <w:szCs w:val="28"/>
        </w:rPr>
      </w:pPr>
    </w:p>
    <w:p w14:paraId="0360DCC8" w14:textId="13B22883" w:rsidR="00752890" w:rsidRPr="00752890" w:rsidRDefault="00752890" w:rsidP="00752890">
      <w:pPr>
        <w:spacing w:line="25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DF6ACB">
        <w:rPr>
          <w:rFonts w:ascii="Arial" w:eastAsia="Calibri" w:hAnsi="Arial" w:cs="Arial"/>
          <w:b/>
          <w:bCs/>
          <w:sz w:val="24"/>
          <w:szCs w:val="24"/>
        </w:rPr>
        <w:t xml:space="preserve">JP  </w:t>
      </w:r>
      <w:r w:rsidR="004302AA" w:rsidRPr="00DF6ACB">
        <w:rPr>
          <w:rFonts w:ascii="Arial" w:eastAsia="Calibri" w:hAnsi="Arial" w:cs="Arial"/>
          <w:b/>
          <w:bCs/>
          <w:sz w:val="24"/>
          <w:szCs w:val="24"/>
        </w:rPr>
        <w:t>0</w:t>
      </w:r>
      <w:r w:rsidRPr="00DF6ACB">
        <w:rPr>
          <w:rFonts w:ascii="Arial" w:eastAsia="Calibri" w:hAnsi="Arial" w:cs="Arial"/>
          <w:b/>
          <w:bCs/>
          <w:sz w:val="24"/>
          <w:szCs w:val="24"/>
        </w:rPr>
        <w:t>2/202</w:t>
      </w:r>
      <w:r w:rsidR="004302AA" w:rsidRPr="00DF6ACB">
        <w:rPr>
          <w:rFonts w:ascii="Arial" w:eastAsia="Calibri" w:hAnsi="Arial" w:cs="Arial"/>
          <w:b/>
          <w:bCs/>
          <w:sz w:val="24"/>
          <w:szCs w:val="24"/>
        </w:rPr>
        <w:t>5</w:t>
      </w:r>
    </w:p>
    <w:p w14:paraId="3EA23E51" w14:textId="77777777" w:rsidR="00752890" w:rsidRDefault="00752890" w:rsidP="005B6C11">
      <w:pPr>
        <w:spacing w:line="276" w:lineRule="auto"/>
        <w:jc w:val="center"/>
        <w:rPr>
          <w:rFonts w:ascii="Arial" w:eastAsia="Calibri" w:hAnsi="Arial" w:cs="Arial"/>
          <w:b/>
          <w:bCs/>
        </w:rPr>
      </w:pPr>
    </w:p>
    <w:p w14:paraId="6E3A346F" w14:textId="058FE69F" w:rsidR="0033514C" w:rsidRPr="00E26B7E" w:rsidRDefault="0033514C" w:rsidP="00965EE1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73DA969B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17137773" w14:textId="77777777" w:rsidR="004302AA" w:rsidRPr="00EF1F54" w:rsidRDefault="004302AA" w:rsidP="004302AA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>Rok valjanosti ponude je 90 dana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53251"/>
    <w:rsid w:val="00055AF7"/>
    <w:rsid w:val="000635C2"/>
    <w:rsid w:val="000A3B29"/>
    <w:rsid w:val="001306A1"/>
    <w:rsid w:val="00145C94"/>
    <w:rsid w:val="001A1A6C"/>
    <w:rsid w:val="001A565F"/>
    <w:rsid w:val="002108AE"/>
    <w:rsid w:val="00252C62"/>
    <w:rsid w:val="002803AB"/>
    <w:rsid w:val="0030105E"/>
    <w:rsid w:val="0033514C"/>
    <w:rsid w:val="00345ACC"/>
    <w:rsid w:val="004302AA"/>
    <w:rsid w:val="00430DF6"/>
    <w:rsid w:val="00471434"/>
    <w:rsid w:val="004B169B"/>
    <w:rsid w:val="005213F0"/>
    <w:rsid w:val="005B6C11"/>
    <w:rsid w:val="005D06F2"/>
    <w:rsid w:val="005D3169"/>
    <w:rsid w:val="00634754"/>
    <w:rsid w:val="00752890"/>
    <w:rsid w:val="0078728F"/>
    <w:rsid w:val="007C59A7"/>
    <w:rsid w:val="00863945"/>
    <w:rsid w:val="008D3291"/>
    <w:rsid w:val="0093127B"/>
    <w:rsid w:val="00965EE1"/>
    <w:rsid w:val="00986644"/>
    <w:rsid w:val="00A5341F"/>
    <w:rsid w:val="00AB1D0C"/>
    <w:rsid w:val="00BA2366"/>
    <w:rsid w:val="00BC48C7"/>
    <w:rsid w:val="00BE4CCD"/>
    <w:rsid w:val="00C1171D"/>
    <w:rsid w:val="00C34105"/>
    <w:rsid w:val="00D0576B"/>
    <w:rsid w:val="00D17981"/>
    <w:rsid w:val="00D95A14"/>
    <w:rsid w:val="00D95A43"/>
    <w:rsid w:val="00DF6ACB"/>
    <w:rsid w:val="00E26B7E"/>
    <w:rsid w:val="00E558C2"/>
    <w:rsid w:val="00E84C19"/>
    <w:rsid w:val="00EB1D36"/>
    <w:rsid w:val="00EF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JP_01_2024.dotx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Petra Gruja</cp:lastModifiedBy>
  <cp:revision>3</cp:revision>
  <cp:lastPrinted>2022-09-13T12:05:00Z</cp:lastPrinted>
  <dcterms:created xsi:type="dcterms:W3CDTF">2025-02-18T07:32:00Z</dcterms:created>
  <dcterms:modified xsi:type="dcterms:W3CDTF">2025-02-21T13:02:00Z</dcterms:modified>
</cp:coreProperties>
</file>